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15526" w14:textId="77777777" w:rsidR="0068670B" w:rsidRDefault="0068670B" w:rsidP="006867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David FEROUR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fl.1420-1)</w:t>
      </w:r>
    </w:p>
    <w:p w14:paraId="024C4A2E" w14:textId="77777777" w:rsidR="0068670B" w:rsidRDefault="0068670B" w:rsidP="006867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Chester.</w:t>
      </w:r>
    </w:p>
    <w:p w14:paraId="43C6831B" w14:textId="77777777" w:rsidR="0068670B" w:rsidRDefault="0068670B" w:rsidP="0068670B">
      <w:pPr>
        <w:pStyle w:val="NoSpacing"/>
        <w:rPr>
          <w:rFonts w:cs="Times New Roman"/>
          <w:szCs w:val="24"/>
        </w:rPr>
      </w:pPr>
    </w:p>
    <w:p w14:paraId="31A07CB8" w14:textId="77777777" w:rsidR="0068670B" w:rsidRDefault="0068670B" w:rsidP="0068670B">
      <w:pPr>
        <w:pStyle w:val="NoSpacing"/>
        <w:rPr>
          <w:rFonts w:cs="Times New Roman"/>
          <w:szCs w:val="24"/>
        </w:rPr>
      </w:pPr>
    </w:p>
    <w:p w14:paraId="74DD6FD7" w14:textId="77777777" w:rsidR="0068670B" w:rsidRDefault="0068670B" w:rsidP="006867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1420-1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Fregett</w:t>
      </w:r>
      <w:proofErr w:type="spellEnd"/>
      <w:r>
        <w:rPr>
          <w:rFonts w:cs="Times New Roman"/>
          <w:szCs w:val="24"/>
        </w:rPr>
        <w:t xml:space="preserve"> of Chester, spurrier(q.v.), granted him a parcel of a </w:t>
      </w:r>
    </w:p>
    <w:p w14:paraId="6E187281" w14:textId="77777777" w:rsidR="0068670B" w:rsidRDefault="0068670B" w:rsidP="006867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garden in Cow Lane, Chester.</w:t>
      </w:r>
    </w:p>
    <w:p w14:paraId="3AEDB22E" w14:textId="77777777" w:rsidR="0068670B" w:rsidRDefault="0068670B" w:rsidP="006867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WALE 29/42)</w:t>
      </w:r>
    </w:p>
    <w:p w14:paraId="4BD9572B" w14:textId="77777777" w:rsidR="0068670B" w:rsidRDefault="0068670B" w:rsidP="0068670B">
      <w:pPr>
        <w:pStyle w:val="NoSpacing"/>
        <w:rPr>
          <w:rFonts w:cs="Times New Roman"/>
          <w:szCs w:val="24"/>
        </w:rPr>
      </w:pPr>
    </w:p>
    <w:p w14:paraId="6BF1D8E5" w14:textId="77777777" w:rsidR="0068670B" w:rsidRDefault="0068670B" w:rsidP="0068670B">
      <w:pPr>
        <w:pStyle w:val="NoSpacing"/>
        <w:rPr>
          <w:rFonts w:cs="Times New Roman"/>
          <w:szCs w:val="24"/>
        </w:rPr>
      </w:pPr>
    </w:p>
    <w:p w14:paraId="381AC5F3" w14:textId="77777777" w:rsidR="0068670B" w:rsidRDefault="0068670B" w:rsidP="006867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p w14:paraId="048B95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090B9" w14:textId="77777777" w:rsidR="0068670B" w:rsidRDefault="0068670B" w:rsidP="009139A6">
      <w:r>
        <w:separator/>
      </w:r>
    </w:p>
  </w:endnote>
  <w:endnote w:type="continuationSeparator" w:id="0">
    <w:p w14:paraId="79D80582" w14:textId="77777777" w:rsidR="0068670B" w:rsidRDefault="006867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5B7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F2D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B1A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90303" w14:textId="77777777" w:rsidR="0068670B" w:rsidRDefault="0068670B" w:rsidP="009139A6">
      <w:r>
        <w:separator/>
      </w:r>
    </w:p>
  </w:footnote>
  <w:footnote w:type="continuationSeparator" w:id="0">
    <w:p w14:paraId="5D74D393" w14:textId="77777777" w:rsidR="0068670B" w:rsidRDefault="006867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8A3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79D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178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0B"/>
    <w:rsid w:val="000666E0"/>
    <w:rsid w:val="002510B7"/>
    <w:rsid w:val="00270799"/>
    <w:rsid w:val="0039151A"/>
    <w:rsid w:val="005C130B"/>
    <w:rsid w:val="006867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7B45C"/>
  <w15:chartTrackingRefBased/>
  <w15:docId w15:val="{467015A9-1B65-411A-BD9C-373D9DA39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2024-05-30T10:43:00Z</dcterms:created>
  <dcterms:modified xsi:type="dcterms:W3CDTF">2024-05-30T10:43:00Z</dcterms:modified>
</cp:coreProperties>
</file>